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Lewes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Lewes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Lewes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Lewes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Lewes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Lewes are estimated to have a score of 1-2 on the PGSI (low-risk gambling), whilst </w:t>
      </w:r>
      <w:r w:rsidRPr="00773DF7">
        <w:rPr>
          <w:rFonts w:ascii="Libre Franklin Light" w:hAnsi="Libre Franklin Light" w:cs="Calibri Light"/>
          <w:b/>
          <w:bCs/>
          <w:color w:val="C45911" w:themeColor="accent2" w:themeShade="BF"/>
        </w:rPr>
        <w:t xml:space="preserve">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58.8% </w:t>
      </w:r>
      <w:r w:rsidRPr="004747BF">
        <w:rPr>
          <w:rFonts w:ascii="Libre Franklin Light" w:eastAsia="Times New Roman" w:hAnsi="Libre Franklin Light" w:cs="Calibri Light"/>
        </w:rPr>
        <w:t xml:space="preserve">of those respondents classified as PGSI 8+ in Lewes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Lewes is estimated to be </w:t>
      </w:r>
      <w:r w:rsidRPr="00773DF7">
        <w:rPr>
          <w:rFonts w:ascii="Libre Franklin Light" w:eastAsia="Times New Roman" w:hAnsi="Libre Franklin Light" w:cs="Calibri Light"/>
          <w:b/>
          <w:bCs/>
          <w:color w:val="C45911" w:themeColor="accent2" w:themeShade="BF"/>
        </w:rPr>
        <w:t xml:space="preserve">£1,066,452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Lewes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Lewes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Lewes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Lewes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Lewe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Lewes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Lewe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Lewes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Lewes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Lewe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Lewes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Lewes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Lewes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Lewes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Lewes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Lewes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£1,066,452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Lewes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£17,371</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£359,237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£25,734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£7,238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£13,269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£643,603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£1,066,452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Lewes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Lewes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Lewes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Lewes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Lewes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Lewes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Lewes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Lewes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Lewes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18DDDA6-60FF-4D2A-90D7-4A43DDA5888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